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2EBE1" w14:textId="5B54B28F" w:rsidR="00633467" w:rsidRDefault="00633467" w:rsidP="00633467">
      <w:pPr>
        <w:tabs>
          <w:tab w:val="left" w:pos="993"/>
          <w:tab w:val="left" w:pos="1134"/>
        </w:tabs>
        <w:rPr>
          <w:rFonts w:cs="Arial"/>
        </w:rPr>
      </w:pPr>
      <w:r w:rsidRPr="34C99EB0">
        <w:rPr>
          <w:rFonts w:cs="Arial"/>
        </w:rPr>
        <w:t xml:space="preserve">Številka: </w:t>
      </w:r>
      <w:r w:rsidR="007025E8">
        <w:rPr>
          <w:rFonts w:eastAsia="Calibri" w:cs="Arial"/>
          <w:bCs/>
          <w:color w:val="000000"/>
          <w:kern w:val="2"/>
        </w:rPr>
        <w:t>47.2026</w:t>
      </w:r>
    </w:p>
    <w:p w14:paraId="568453C3" w14:textId="77777777" w:rsidR="00633467" w:rsidRDefault="00633467" w:rsidP="00633467">
      <w:pPr>
        <w:jc w:val="both"/>
        <w:rPr>
          <w:rFonts w:cs="Arial"/>
        </w:rPr>
      </w:pPr>
    </w:p>
    <w:p w14:paraId="2D8E39AE" w14:textId="77777777" w:rsidR="00633467" w:rsidRDefault="00633467" w:rsidP="00633467">
      <w:pPr>
        <w:jc w:val="both"/>
        <w:rPr>
          <w:rFonts w:cs="Arial"/>
        </w:rPr>
      </w:pPr>
    </w:p>
    <w:p w14:paraId="2122B453" w14:textId="3BF54BC7" w:rsidR="00BE5729" w:rsidRPr="00B9100B" w:rsidRDefault="00103195" w:rsidP="00BE5729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 xml:space="preserve">IZJAVA VSEH (FIZIČNIH) OSEB </w:t>
      </w:r>
      <w:r w:rsidRPr="00103195">
        <w:rPr>
          <w:rFonts w:cs="Arial"/>
          <w:b/>
        </w:rPr>
        <w:t xml:space="preserve">KI SO ČLANICE UPRAVNEGA, VODSTVENEGA ALI NADZORNEGA ORGANA </w:t>
      </w:r>
      <w:r>
        <w:rPr>
          <w:rFonts w:cs="Arial"/>
          <w:b/>
        </w:rPr>
        <w:t xml:space="preserve">SODELUJOČEGA </w:t>
      </w:r>
      <w:r w:rsidRPr="00103195">
        <w:rPr>
          <w:rFonts w:cs="Arial"/>
          <w:b/>
        </w:rPr>
        <w:t xml:space="preserve">PODJETJA ALI KI IMAJO POOBLASTILA ZA NJEGOVO ZASTOPANJE ALI ODLOČANJE ALI NADZOR V NJEM </w:t>
      </w:r>
      <w:r>
        <w:rPr>
          <w:rFonts w:cs="Arial"/>
          <w:b/>
        </w:rPr>
        <w:t>ZA PRIDOBITEV PODATKOV</w:t>
      </w:r>
    </w:p>
    <w:p w14:paraId="4B6C9411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6D202AE8" w14:textId="77777777" w:rsidR="00103195" w:rsidRDefault="00103195" w:rsidP="00BE5729">
      <w:pPr>
        <w:tabs>
          <w:tab w:val="left" w:pos="1083"/>
        </w:tabs>
        <w:rPr>
          <w:rFonts w:cs="Arial"/>
        </w:rPr>
      </w:pPr>
    </w:p>
    <w:p w14:paraId="1F7927B2" w14:textId="4C68D780" w:rsidR="00BE5729" w:rsidRDefault="00BE5729" w:rsidP="00BE5729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05F49123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1270AB68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076C7765" w14:textId="77777777" w:rsidR="00BE5729" w:rsidRDefault="00BE5729" w:rsidP="00BE5729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672D2386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49B8B09C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18D5BD36" w14:textId="77777777" w:rsidR="00BE5729" w:rsidRPr="000D1EDF" w:rsidRDefault="00BE5729" w:rsidP="00BE5729">
      <w:pPr>
        <w:jc w:val="both"/>
        <w:rPr>
          <w:rFonts w:cs="Arial"/>
        </w:rPr>
      </w:pPr>
    </w:p>
    <w:p w14:paraId="5AC875E4" w14:textId="77777777" w:rsidR="00BE5729" w:rsidRPr="000D1EDF" w:rsidRDefault="00BE5729" w:rsidP="00BE5729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>
        <w:rPr>
          <w:rFonts w:cs="Arial"/>
        </w:rPr>
        <w:t>______</w:t>
      </w:r>
      <w:r w:rsidRPr="000D1EDF">
        <w:rPr>
          <w:rFonts w:cs="Arial"/>
        </w:rPr>
        <w:t>___________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575F8B49" w14:textId="77777777" w:rsidR="00BE5729" w:rsidRPr="000D1EDF" w:rsidRDefault="00BE5729" w:rsidP="00BE5729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076F5919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5B9C4EF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2C4EF26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681754FA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6223E24B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5AD5188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51D92AB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906FCE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21E08D4" w14:textId="77777777" w:rsidR="00BE5729" w:rsidRPr="000D1EDF" w:rsidRDefault="00BE5729" w:rsidP="00BE5729">
      <w:pPr>
        <w:jc w:val="both"/>
        <w:rPr>
          <w:rFonts w:cs="Arial"/>
        </w:rPr>
      </w:pPr>
    </w:p>
    <w:p w14:paraId="7545826E" w14:textId="28B61154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 xml:space="preserve">ooblaščam naročnika </w:t>
      </w:r>
      <w:r w:rsidR="003C04FD">
        <w:rPr>
          <w:rFonts w:cs="Arial"/>
        </w:rPr>
        <w:t>Andragoški center Republike Slovenije, Ulica Ambrožiča Novljana 5, 1000 Ljubljana</w:t>
      </w:r>
      <w:r w:rsidRPr="000D1EDF">
        <w:rPr>
          <w:rFonts w:cs="Arial"/>
        </w:rPr>
        <w:t>, da lahko za namene objavljenega javnega naročila na portalu javnih naročil pridobi moje osebne podatke iz uradnih evidenc državnih organov, organov lokalnih skupnosti in nosilcev javnega pooblastila.</w:t>
      </w:r>
    </w:p>
    <w:p w14:paraId="06A9B8DD" w14:textId="77777777" w:rsidR="00BE5729" w:rsidRDefault="00BE5729" w:rsidP="00BE5729">
      <w:pPr>
        <w:jc w:val="both"/>
        <w:rPr>
          <w:rFonts w:cs="Arial"/>
        </w:rPr>
      </w:pPr>
    </w:p>
    <w:p w14:paraId="3825B65A" w14:textId="77777777" w:rsidR="00BE5729" w:rsidRPr="000D1EDF" w:rsidRDefault="00BE5729" w:rsidP="00BE5729">
      <w:pPr>
        <w:jc w:val="both"/>
        <w:rPr>
          <w:rFonts w:cs="Arial"/>
        </w:rPr>
      </w:pPr>
    </w:p>
    <w:p w14:paraId="19D159CA" w14:textId="77777777" w:rsidR="00BE5729" w:rsidRDefault="00BE5729" w:rsidP="00BE5729">
      <w:pPr>
        <w:jc w:val="both"/>
        <w:rPr>
          <w:rFonts w:cs="Arial"/>
        </w:rPr>
      </w:pPr>
    </w:p>
    <w:p w14:paraId="0F6E4B9D" w14:textId="77777777" w:rsidR="00BE5729" w:rsidRDefault="00BE5729" w:rsidP="00BE5729">
      <w:pPr>
        <w:jc w:val="both"/>
        <w:rPr>
          <w:rFonts w:cs="Arial"/>
        </w:rPr>
      </w:pPr>
    </w:p>
    <w:p w14:paraId="1557867A" w14:textId="77777777" w:rsidR="00BE5729" w:rsidRDefault="00BE5729" w:rsidP="00BE5729">
      <w:pPr>
        <w:jc w:val="both"/>
        <w:rPr>
          <w:rFonts w:cs="Arial"/>
        </w:rPr>
      </w:pPr>
    </w:p>
    <w:p w14:paraId="59CEB1E3" w14:textId="77777777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698B3AD0" w14:textId="77777777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1D5C263D" w14:textId="77777777" w:rsidR="00BE5729" w:rsidRDefault="00BE5729" w:rsidP="00BE5729">
      <w:pPr>
        <w:jc w:val="both"/>
        <w:rPr>
          <w:rFonts w:cs="Arial"/>
        </w:rPr>
      </w:pPr>
    </w:p>
    <w:p w14:paraId="7333C27B" w14:textId="77777777" w:rsidR="00BE5729" w:rsidRDefault="00BE5729" w:rsidP="00BE5729">
      <w:pPr>
        <w:rPr>
          <w:rFonts w:cs="Arial"/>
          <w:i/>
        </w:rPr>
      </w:pPr>
    </w:p>
    <w:p w14:paraId="062D30D7" w14:textId="77777777" w:rsidR="00BE5729" w:rsidRDefault="00BE5729" w:rsidP="00BE5729">
      <w:pPr>
        <w:rPr>
          <w:rFonts w:cs="Arial"/>
          <w:i/>
        </w:rPr>
      </w:pPr>
    </w:p>
    <w:p w14:paraId="0EB74DB9" w14:textId="77777777" w:rsidR="00BE5729" w:rsidRDefault="00BE5729" w:rsidP="00BE5729">
      <w:pPr>
        <w:rPr>
          <w:rFonts w:cs="Arial"/>
          <w:i/>
        </w:rPr>
      </w:pPr>
    </w:p>
    <w:p w14:paraId="133C2AAF" w14:textId="3D1F19AC" w:rsidR="000D1EDF" w:rsidRPr="00375BF9" w:rsidRDefault="00BE5729" w:rsidP="00375BF9">
      <w:pPr>
        <w:jc w:val="both"/>
        <w:rPr>
          <w:rFonts w:cs="Arial"/>
          <w:i/>
        </w:rPr>
      </w:pPr>
      <w:r w:rsidRPr="008C6F8A">
        <w:rPr>
          <w:rFonts w:cs="Arial"/>
          <w:i/>
        </w:rPr>
        <w:t>V primeru poziva naročnika, obrazec predložijo osebe, ki so članice upravnega, vodstvenega ali nadzornega organa podjetja ali ki imajo pooblastilo za njegovo zastopanje ali odločanje ali nadzor v njem vsakega izmed sodelujočih podjetij, zato se ga razmnoži.</w:t>
      </w:r>
    </w:p>
    <w:sectPr w:rsidR="000D1EDF" w:rsidRPr="00375BF9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E0093" w14:textId="77777777" w:rsidR="00D90049" w:rsidRDefault="00D90049">
      <w:r>
        <w:separator/>
      </w:r>
    </w:p>
  </w:endnote>
  <w:endnote w:type="continuationSeparator" w:id="0">
    <w:p w14:paraId="766CA692" w14:textId="77777777" w:rsidR="00D90049" w:rsidRDefault="00D90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E0954" w14:textId="77777777" w:rsidR="00FC6030" w:rsidRDefault="00FC603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1EB2" w14:textId="5F535739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75B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75B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950AAE">
      <w:tc>
        <w:tcPr>
          <w:tcW w:w="4515" w:type="dxa"/>
        </w:tcPr>
        <w:p w14:paraId="77483DAF" w14:textId="0858A38C" w:rsidR="005A785E" w:rsidRPr="005A785E" w:rsidRDefault="005A785E" w:rsidP="002618E0">
          <w:pPr>
            <w:rPr>
              <w:noProof/>
            </w:rPr>
          </w:pPr>
        </w:p>
      </w:tc>
      <w:tc>
        <w:tcPr>
          <w:tcW w:w="4517" w:type="dxa"/>
        </w:tcPr>
        <w:p w14:paraId="297360FB" w14:textId="352D94D9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75BF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75BF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  <w:tr w:rsidR="00950AAE" w:rsidRPr="00A1445A" w14:paraId="3460E001" w14:textId="77777777" w:rsidTr="00950AAE">
      <w:tc>
        <w:tcPr>
          <w:tcW w:w="4515" w:type="dxa"/>
        </w:tcPr>
        <w:p w14:paraId="3340D5AB" w14:textId="08EB61B2" w:rsidR="00950AAE" w:rsidRPr="005A785E" w:rsidRDefault="00950AAE" w:rsidP="00950AAE">
          <w:pPr>
            <w:jc w:val="center"/>
            <w:rPr>
              <w:noProof/>
            </w:rPr>
          </w:pPr>
        </w:p>
      </w:tc>
      <w:tc>
        <w:tcPr>
          <w:tcW w:w="4517" w:type="dxa"/>
        </w:tcPr>
        <w:p w14:paraId="5951DB8F" w14:textId="77777777" w:rsidR="00950AAE" w:rsidRPr="00A1445A" w:rsidRDefault="00950AAE" w:rsidP="00A1445A">
          <w:pPr>
            <w:jc w:val="right"/>
            <w:rPr>
              <w:rStyle w:val="tevilkastrani"/>
              <w:rFonts w:cs="Arial"/>
            </w:rPr>
          </w:pPr>
        </w:p>
      </w:tc>
    </w:tr>
  </w:tbl>
  <w:p w14:paraId="503BF89D" w14:textId="490FA5D5" w:rsidR="00370866" w:rsidRPr="00FC6CF0" w:rsidRDefault="00950AAE">
    <w:pPr>
      <w:pStyle w:val="Noga"/>
      <w:rPr>
        <w:rFonts w:cs="Arial"/>
        <w:sz w:val="2"/>
        <w:szCs w:val="2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2FB3407" wp14:editId="5D755B85">
          <wp:simplePos x="0" y="0"/>
          <wp:positionH relativeFrom="margin">
            <wp:align>center</wp:align>
          </wp:positionH>
          <wp:positionV relativeFrom="paragraph">
            <wp:posOffset>-222885</wp:posOffset>
          </wp:positionV>
          <wp:extent cx="1303020" cy="457200"/>
          <wp:effectExtent l="0" t="0" r="0" b="0"/>
          <wp:wrapNone/>
          <wp:docPr id="1643194695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7351"/>
                  <a:stretch>
                    <a:fillRect/>
                  </a:stretch>
                </pic:blipFill>
                <pic:spPr bwMode="auto">
                  <a:xfrm>
                    <a:off x="0" y="0"/>
                    <a:ext cx="13030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275A4" w14:textId="77777777" w:rsidR="00D90049" w:rsidRDefault="00D90049">
      <w:r>
        <w:separator/>
      </w:r>
    </w:p>
  </w:footnote>
  <w:footnote w:type="continuationSeparator" w:id="0">
    <w:p w14:paraId="2495F73F" w14:textId="77777777" w:rsidR="00D90049" w:rsidRDefault="00D90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324971" w14:textId="77777777" w:rsidR="00FC6030" w:rsidRDefault="00FC603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37955790" w14:paraId="18700EB5" w14:textId="77777777" w:rsidTr="37955790">
      <w:trPr>
        <w:trHeight w:val="300"/>
      </w:trPr>
      <w:tc>
        <w:tcPr>
          <w:tcW w:w="3020" w:type="dxa"/>
        </w:tcPr>
        <w:p w14:paraId="52B52AEA" w14:textId="5C225D95" w:rsidR="37955790" w:rsidRDefault="37955790" w:rsidP="37955790">
          <w:pPr>
            <w:pStyle w:val="Glava"/>
            <w:ind w:left="-115"/>
          </w:pPr>
        </w:p>
      </w:tc>
      <w:tc>
        <w:tcPr>
          <w:tcW w:w="3020" w:type="dxa"/>
        </w:tcPr>
        <w:p w14:paraId="0412470A" w14:textId="5399B329" w:rsidR="37955790" w:rsidRDefault="37955790" w:rsidP="37955790">
          <w:pPr>
            <w:pStyle w:val="Glava"/>
            <w:jc w:val="center"/>
          </w:pPr>
        </w:p>
      </w:tc>
      <w:tc>
        <w:tcPr>
          <w:tcW w:w="3020" w:type="dxa"/>
        </w:tcPr>
        <w:p w14:paraId="12E3CB1A" w14:textId="7D7F2746" w:rsidR="37955790" w:rsidRDefault="37955790" w:rsidP="37955790">
          <w:pPr>
            <w:pStyle w:val="Glava"/>
            <w:ind w:right="-115"/>
            <w:jc w:val="right"/>
          </w:pPr>
        </w:p>
      </w:tc>
    </w:tr>
  </w:tbl>
  <w:p w14:paraId="79213111" w14:textId="051CE877" w:rsidR="37955790" w:rsidRDefault="37955790" w:rsidP="3795579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54212" w14:textId="26147140" w:rsidR="00FC6030" w:rsidRDefault="00FC6030">
    <w:r w:rsidRPr="0003629B">
      <w:rPr>
        <w:noProof/>
      </w:rPr>
      <w:drawing>
        <wp:inline distT="0" distB="0" distL="0" distR="0" wp14:anchorId="79496D60" wp14:editId="10F606DF">
          <wp:extent cx="5753100" cy="708660"/>
          <wp:effectExtent l="0" t="0" r="0" b="0"/>
          <wp:docPr id="45806040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C04FD" w:rsidRPr="003C04FD" w14:paraId="766C64AB" w14:textId="77777777" w:rsidTr="00CC244B">
      <w:tc>
        <w:tcPr>
          <w:tcW w:w="4039" w:type="dxa"/>
          <w:tcBorders>
            <w:bottom w:val="single" w:sz="4" w:space="0" w:color="auto"/>
          </w:tcBorders>
        </w:tcPr>
        <w:p w14:paraId="47FE87A4" w14:textId="77777777" w:rsidR="003C04FD" w:rsidRPr="003C04FD" w:rsidRDefault="003C04FD" w:rsidP="003C04FD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</w:tcPr>
        <w:p w14:paraId="0AA67D5E" w14:textId="77777777" w:rsidR="003C04FD" w:rsidRPr="003C04FD" w:rsidRDefault="003C04FD" w:rsidP="003C04FD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30242A02" w14:textId="77777777" w:rsidR="003C04FD" w:rsidRPr="003C04FD" w:rsidRDefault="003C04FD" w:rsidP="003C04FD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3C04FD" w:rsidRPr="003C04FD" w14:paraId="636918AB" w14:textId="77777777" w:rsidTr="00CC244B">
      <w:tc>
        <w:tcPr>
          <w:tcW w:w="4039" w:type="dxa"/>
          <w:tcBorders>
            <w:top w:val="single" w:sz="4" w:space="0" w:color="auto"/>
          </w:tcBorders>
        </w:tcPr>
        <w:p w14:paraId="375EDB13" w14:textId="77777777" w:rsidR="003C04FD" w:rsidRPr="003C04FD" w:rsidRDefault="003C04FD" w:rsidP="003C04FD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3C04FD">
            <w:rPr>
              <w:rFonts w:cs="Arial"/>
              <w:color w:val="000000"/>
              <w:sz w:val="16"/>
              <w:szCs w:val="16"/>
            </w:rPr>
            <w:t>ODPRTI POSTOPEK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4D07318E" w14:textId="77777777" w:rsidR="003C04FD" w:rsidRPr="003C04FD" w:rsidRDefault="003C04FD" w:rsidP="003C04F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80503A2" w14:textId="6305BF88" w:rsidR="003C04FD" w:rsidRPr="003C04FD" w:rsidRDefault="003C04FD" w:rsidP="003C04FD">
          <w:pPr>
            <w:jc w:val="right"/>
            <w:rPr>
              <w:rFonts w:cs="Arial"/>
              <w:sz w:val="16"/>
              <w:szCs w:val="16"/>
            </w:rPr>
          </w:pPr>
          <w:r w:rsidRPr="003C04FD">
            <w:rPr>
              <w:rFonts w:cs="Arial"/>
              <w:noProof/>
              <w:sz w:val="16"/>
              <w:szCs w:val="16"/>
            </w:rPr>
            <w:t>OBR – 2.0</w:t>
          </w:r>
          <w:r>
            <w:rPr>
              <w:rFonts w:cs="Arial"/>
              <w:noProof/>
              <w:sz w:val="16"/>
              <w:szCs w:val="16"/>
            </w:rPr>
            <w:t>8</w:t>
          </w:r>
        </w:p>
      </w:tc>
    </w:tr>
  </w:tbl>
  <w:p w14:paraId="2AB815FD" w14:textId="2A3E1C26" w:rsidR="00BE5729" w:rsidRDefault="00BE5729"/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54548991">
    <w:abstractNumId w:val="3"/>
  </w:num>
  <w:num w:numId="2" w16cid:durableId="115026939">
    <w:abstractNumId w:val="5"/>
  </w:num>
  <w:num w:numId="3" w16cid:durableId="137233782">
    <w:abstractNumId w:val="2"/>
  </w:num>
  <w:num w:numId="4" w16cid:durableId="1464157214">
    <w:abstractNumId w:val="1"/>
  </w:num>
  <w:num w:numId="5" w16cid:durableId="633414936">
    <w:abstractNumId w:val="4"/>
  </w:num>
  <w:num w:numId="6" w16cid:durableId="1175924840">
    <w:abstractNumId w:val="0"/>
  </w:num>
  <w:num w:numId="7" w16cid:durableId="2037851695">
    <w:abstractNumId w:val="7"/>
  </w:num>
  <w:num w:numId="8" w16cid:durableId="8547349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03195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6B63"/>
    <w:rsid w:val="002F0041"/>
    <w:rsid w:val="002F0736"/>
    <w:rsid w:val="002F68A9"/>
    <w:rsid w:val="00301033"/>
    <w:rsid w:val="00315EE6"/>
    <w:rsid w:val="00324C4C"/>
    <w:rsid w:val="00325D8B"/>
    <w:rsid w:val="00326834"/>
    <w:rsid w:val="0035043A"/>
    <w:rsid w:val="00367250"/>
    <w:rsid w:val="00370866"/>
    <w:rsid w:val="0037231D"/>
    <w:rsid w:val="00375BF9"/>
    <w:rsid w:val="003B36FC"/>
    <w:rsid w:val="003C04FD"/>
    <w:rsid w:val="003C0B6A"/>
    <w:rsid w:val="003C123B"/>
    <w:rsid w:val="003C485B"/>
    <w:rsid w:val="003D1272"/>
    <w:rsid w:val="003E4CFC"/>
    <w:rsid w:val="003E5C55"/>
    <w:rsid w:val="003F0DE7"/>
    <w:rsid w:val="003F0F4E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1D0"/>
    <w:rsid w:val="00481723"/>
    <w:rsid w:val="00486B1B"/>
    <w:rsid w:val="004A0508"/>
    <w:rsid w:val="004B065E"/>
    <w:rsid w:val="004C63F8"/>
    <w:rsid w:val="004D6B75"/>
    <w:rsid w:val="004F7C1C"/>
    <w:rsid w:val="0051745B"/>
    <w:rsid w:val="0052090A"/>
    <w:rsid w:val="005255EB"/>
    <w:rsid w:val="005316C0"/>
    <w:rsid w:val="00537622"/>
    <w:rsid w:val="005608A6"/>
    <w:rsid w:val="00567902"/>
    <w:rsid w:val="005724B4"/>
    <w:rsid w:val="005753D9"/>
    <w:rsid w:val="0058399F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33467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25E8"/>
    <w:rsid w:val="007033C0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6F19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0AAE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F0AD6"/>
    <w:rsid w:val="00B00EAA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5729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873BC"/>
    <w:rsid w:val="00C9531D"/>
    <w:rsid w:val="00C97729"/>
    <w:rsid w:val="00CA0755"/>
    <w:rsid w:val="00CB008E"/>
    <w:rsid w:val="00CB0D95"/>
    <w:rsid w:val="00CB11D5"/>
    <w:rsid w:val="00CD61B2"/>
    <w:rsid w:val="00CD6CEB"/>
    <w:rsid w:val="00CD7808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9F3"/>
    <w:rsid w:val="00D636B0"/>
    <w:rsid w:val="00D707B4"/>
    <w:rsid w:val="00D7186B"/>
    <w:rsid w:val="00D7309B"/>
    <w:rsid w:val="00D77C8B"/>
    <w:rsid w:val="00D8275B"/>
    <w:rsid w:val="00D83E17"/>
    <w:rsid w:val="00D84490"/>
    <w:rsid w:val="00D90049"/>
    <w:rsid w:val="00D92C6A"/>
    <w:rsid w:val="00DA0B86"/>
    <w:rsid w:val="00DB3E61"/>
    <w:rsid w:val="00DB469B"/>
    <w:rsid w:val="00DE435E"/>
    <w:rsid w:val="00DF116B"/>
    <w:rsid w:val="00DF3D50"/>
    <w:rsid w:val="00E0042D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84C5E"/>
    <w:rsid w:val="00E86FC3"/>
    <w:rsid w:val="00E932C8"/>
    <w:rsid w:val="00E95B73"/>
    <w:rsid w:val="00E95D92"/>
    <w:rsid w:val="00E9600A"/>
    <w:rsid w:val="00EA7B9C"/>
    <w:rsid w:val="00EB0DA9"/>
    <w:rsid w:val="00EB3C3E"/>
    <w:rsid w:val="00EB59CF"/>
    <w:rsid w:val="00EE750F"/>
    <w:rsid w:val="00EE7F32"/>
    <w:rsid w:val="00EF0493"/>
    <w:rsid w:val="00EF1787"/>
    <w:rsid w:val="00EF18FD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030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12620166"/>
    <w:rsid w:val="1CA90B61"/>
    <w:rsid w:val="334DFFC7"/>
    <w:rsid w:val="34C99EB0"/>
    <w:rsid w:val="37955790"/>
    <w:rsid w:val="415A8EC8"/>
    <w:rsid w:val="68E6F090"/>
    <w:rsid w:val="7AC49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1" ma:contentTypeDescription="Ustvari nov dokument." ma:contentTypeScope="" ma:versionID="b79fd18042f05bf27efeac5a35f68c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a97969ef126bb1057d14681753b5d736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B2D2FE-094D-4195-9A4F-48E329C9C9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02443B-517A-409B-BE1E-9A6D7459C6B1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2EBBE965-B909-43DF-B3D2-135151D959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5</TotalTime>
  <Pages>1</Pages>
  <Words>197</Words>
  <Characters>1127</Characters>
  <Application>Microsoft Office Word</Application>
  <DocSecurity>0</DocSecurity>
  <Lines>9</Lines>
  <Paragraphs>2</Paragraphs>
  <ScaleCrop>false</ScaleCrop>
  <Company>ZRSBR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Blaž Jelenc</cp:lastModifiedBy>
  <cp:revision>35</cp:revision>
  <cp:lastPrinted>2016-06-20T06:30:00Z</cp:lastPrinted>
  <dcterms:created xsi:type="dcterms:W3CDTF">2018-07-24T11:48:00Z</dcterms:created>
  <dcterms:modified xsi:type="dcterms:W3CDTF">2026-02-19T12:22:00Z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